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166EA" w14:textId="77777777" w:rsidR="00547306" w:rsidRDefault="00547306" w:rsidP="005473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PLUMMER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1C5D33B" w14:textId="77777777" w:rsidR="00547306" w:rsidRDefault="00547306" w:rsidP="005473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2D456F6D" w14:textId="77777777" w:rsidR="00547306" w:rsidRDefault="00547306" w:rsidP="00547306">
      <w:pPr>
        <w:pStyle w:val="NoSpacing"/>
        <w:rPr>
          <w:rFonts w:cs="Times New Roman"/>
          <w:szCs w:val="24"/>
        </w:rPr>
      </w:pPr>
    </w:p>
    <w:p w14:paraId="5BD07F23" w14:textId="77777777" w:rsidR="00547306" w:rsidRDefault="00547306" w:rsidP="00547306">
      <w:pPr>
        <w:pStyle w:val="NoSpacing"/>
        <w:rPr>
          <w:rFonts w:cs="Times New Roman"/>
          <w:szCs w:val="24"/>
        </w:rPr>
      </w:pPr>
    </w:p>
    <w:p w14:paraId="68AA5A0C" w14:textId="77777777" w:rsidR="00547306" w:rsidRDefault="00547306" w:rsidP="005473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Stephen Couper of </w:t>
      </w:r>
      <w:proofErr w:type="spellStart"/>
      <w:r>
        <w:rPr>
          <w:rFonts w:cs="Times New Roman"/>
          <w:szCs w:val="24"/>
        </w:rPr>
        <w:t>Hornchurch</w:t>
      </w:r>
      <w:proofErr w:type="spellEnd"/>
      <w:r>
        <w:rPr>
          <w:rFonts w:cs="Times New Roman"/>
          <w:szCs w:val="24"/>
        </w:rPr>
        <w:t>, Essex(q.v.),</w:t>
      </w:r>
    </w:p>
    <w:p w14:paraId="6A4D739F" w14:textId="77777777" w:rsidR="00547306" w:rsidRDefault="00547306" w:rsidP="005473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38597EDE" w14:textId="77777777" w:rsidR="00547306" w:rsidRDefault="00547306" w:rsidP="005473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C64D7E6" w14:textId="77777777" w:rsidR="00547306" w:rsidRDefault="00547306" w:rsidP="00547306">
      <w:pPr>
        <w:pStyle w:val="NoSpacing"/>
        <w:rPr>
          <w:rFonts w:cs="Times New Roman"/>
          <w:szCs w:val="24"/>
        </w:rPr>
      </w:pPr>
    </w:p>
    <w:p w14:paraId="23BB76D0" w14:textId="77777777" w:rsidR="00547306" w:rsidRDefault="00547306" w:rsidP="00547306">
      <w:pPr>
        <w:pStyle w:val="NoSpacing"/>
        <w:rPr>
          <w:rFonts w:cs="Times New Roman"/>
          <w:szCs w:val="24"/>
        </w:rPr>
      </w:pPr>
    </w:p>
    <w:p w14:paraId="69C9BE62" w14:textId="77777777" w:rsidR="00547306" w:rsidRDefault="00547306" w:rsidP="005473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January 2023</w:t>
      </w:r>
    </w:p>
    <w:p w14:paraId="351CDD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0C47" w14:textId="77777777" w:rsidR="00547306" w:rsidRDefault="00547306" w:rsidP="009139A6">
      <w:r>
        <w:separator/>
      </w:r>
    </w:p>
  </w:endnote>
  <w:endnote w:type="continuationSeparator" w:id="0">
    <w:p w14:paraId="26A5A92F" w14:textId="77777777" w:rsidR="00547306" w:rsidRDefault="005473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5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1A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B2E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8223A" w14:textId="77777777" w:rsidR="00547306" w:rsidRDefault="00547306" w:rsidP="009139A6">
      <w:r>
        <w:separator/>
      </w:r>
    </w:p>
  </w:footnote>
  <w:footnote w:type="continuationSeparator" w:id="0">
    <w:p w14:paraId="18D2190F" w14:textId="77777777" w:rsidR="00547306" w:rsidRDefault="005473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14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7D8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000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06"/>
    <w:rsid w:val="000666E0"/>
    <w:rsid w:val="002510B7"/>
    <w:rsid w:val="0054730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D787B"/>
  <w15:chartTrackingRefBased/>
  <w15:docId w15:val="{B75E7B35-16D1-4DE8-B774-03B63F42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73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2023-03-09T08:47:00Z</dcterms:created>
  <dcterms:modified xsi:type="dcterms:W3CDTF">2023-03-09T08:48:00Z</dcterms:modified>
</cp:coreProperties>
</file>